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ACB352" w14:textId="77777777" w:rsidR="000C198D" w:rsidRDefault="000C198D" w:rsidP="000C19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WHYTEHERE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C682B61" w14:textId="77777777" w:rsidR="000C198D" w:rsidRDefault="000C198D" w:rsidP="000C19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Buckland, Devon. Brewer.</w:t>
      </w:r>
    </w:p>
    <w:p w14:paraId="1354F2DF" w14:textId="77777777" w:rsidR="000C198D" w:rsidRDefault="000C198D" w:rsidP="000C198D">
      <w:pPr>
        <w:rPr>
          <w:rFonts w:ascii="Times New Roman" w:hAnsi="Times New Roman" w:cs="Times New Roman"/>
        </w:rPr>
      </w:pPr>
    </w:p>
    <w:p w14:paraId="3CF60531" w14:textId="77777777" w:rsidR="000C198D" w:rsidRDefault="000C198D" w:rsidP="000C198D">
      <w:pPr>
        <w:rPr>
          <w:rFonts w:ascii="Times New Roman" w:hAnsi="Times New Roman" w:cs="Times New Roman"/>
        </w:rPr>
      </w:pPr>
    </w:p>
    <w:p w14:paraId="4531FAC6" w14:textId="77777777" w:rsidR="000C198D" w:rsidRDefault="000C198D" w:rsidP="000C19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Wydeslade</w:t>
      </w:r>
      <w:proofErr w:type="spellEnd"/>
      <w:r>
        <w:rPr>
          <w:rFonts w:ascii="Times New Roman" w:hAnsi="Times New Roman" w:cs="Times New Roman"/>
        </w:rPr>
        <w:t>(q.v.) and John Ley(q.v.) brought a plaint of debt against</w:t>
      </w:r>
    </w:p>
    <w:p w14:paraId="296E4CD5" w14:textId="77777777" w:rsidR="000C198D" w:rsidRDefault="000C198D" w:rsidP="000C19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 and Richard </w:t>
      </w:r>
      <w:proofErr w:type="spellStart"/>
      <w:r>
        <w:rPr>
          <w:rFonts w:ascii="Times New Roman" w:hAnsi="Times New Roman" w:cs="Times New Roman"/>
        </w:rPr>
        <w:t>Wyneherd</w:t>
      </w:r>
      <w:proofErr w:type="spellEnd"/>
      <w:r>
        <w:rPr>
          <w:rFonts w:ascii="Times New Roman" w:hAnsi="Times New Roman" w:cs="Times New Roman"/>
        </w:rPr>
        <w:t xml:space="preserve"> of Buckland(q.v.).</w:t>
      </w:r>
    </w:p>
    <w:p w14:paraId="07864520" w14:textId="77777777" w:rsidR="000C198D" w:rsidRDefault="000C198D" w:rsidP="000C19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5182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5168383" w14:textId="77777777" w:rsidR="000C198D" w:rsidRDefault="000C198D" w:rsidP="000C198D">
      <w:pPr>
        <w:rPr>
          <w:rFonts w:ascii="Times New Roman" w:hAnsi="Times New Roman" w:cs="Times New Roman"/>
        </w:rPr>
      </w:pPr>
    </w:p>
    <w:p w14:paraId="0BC01CD9" w14:textId="77777777" w:rsidR="000C198D" w:rsidRDefault="000C198D" w:rsidP="000C198D">
      <w:pPr>
        <w:rPr>
          <w:rFonts w:ascii="Times New Roman" w:hAnsi="Times New Roman" w:cs="Times New Roman"/>
        </w:rPr>
      </w:pPr>
    </w:p>
    <w:p w14:paraId="641F65A8" w14:textId="77777777" w:rsidR="000C198D" w:rsidRDefault="000C198D" w:rsidP="000C19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May 2019</w:t>
      </w:r>
    </w:p>
    <w:p w14:paraId="7C818F9C" w14:textId="77777777" w:rsidR="006B2F86" w:rsidRPr="00E71FC3" w:rsidRDefault="000C198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A322B" w14:textId="77777777" w:rsidR="000C198D" w:rsidRDefault="000C198D" w:rsidP="00E71FC3">
      <w:r>
        <w:separator/>
      </w:r>
    </w:p>
  </w:endnote>
  <w:endnote w:type="continuationSeparator" w:id="0">
    <w:p w14:paraId="72698D52" w14:textId="77777777" w:rsidR="000C198D" w:rsidRDefault="000C198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5202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F4DF5" w14:textId="77777777" w:rsidR="000C198D" w:rsidRDefault="000C198D" w:rsidP="00E71FC3">
      <w:r>
        <w:separator/>
      </w:r>
    </w:p>
  </w:footnote>
  <w:footnote w:type="continuationSeparator" w:id="0">
    <w:p w14:paraId="238F1A63" w14:textId="77777777" w:rsidR="000C198D" w:rsidRDefault="000C198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98D"/>
    <w:rsid w:val="000C198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73C83"/>
  <w15:chartTrackingRefBased/>
  <w15:docId w15:val="{321DB41F-ECEE-48C9-913D-AB6910831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98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C19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2019-05-21T19:07:00Z</dcterms:created>
  <dcterms:modified xsi:type="dcterms:W3CDTF">2019-05-21T19:07:00Z</dcterms:modified>
</cp:coreProperties>
</file>